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746B2" w14:textId="77777777" w:rsidR="006B5F60" w:rsidRPr="009628A5" w:rsidRDefault="006B5F60" w:rsidP="009628A5">
      <w:pPr>
        <w:jc w:val="center"/>
        <w:rPr>
          <w:rFonts w:ascii="Arial" w:hAnsi="Arial" w:cs="Arial"/>
          <w:b/>
          <w:sz w:val="280"/>
          <w:szCs w:val="156"/>
        </w:rPr>
      </w:pPr>
      <w:r w:rsidRPr="009628A5">
        <w:rPr>
          <w:rFonts w:ascii="Arial" w:hAnsi="Arial" w:cs="Arial"/>
          <w:b/>
          <w:sz w:val="280"/>
          <w:szCs w:val="156"/>
        </w:rPr>
        <w:sym w:font="Wingdings" w:char="F0E9"/>
      </w:r>
    </w:p>
    <w:p w14:paraId="57DCB46B" w14:textId="06E93561" w:rsidR="006B5F60" w:rsidRPr="009628A5" w:rsidRDefault="002E7124" w:rsidP="009628A5">
      <w:pPr>
        <w:jc w:val="center"/>
        <w:rPr>
          <w:rFonts w:ascii="Arial" w:hAnsi="Arial" w:cs="Arial"/>
          <w:b/>
          <w:sz w:val="160"/>
          <w:szCs w:val="120"/>
        </w:rPr>
      </w:pPr>
      <w:r w:rsidRPr="009628A5">
        <w:rPr>
          <w:rFonts w:ascii="Arial" w:hAnsi="Arial" w:cs="Arial"/>
          <w:b/>
          <w:sz w:val="160"/>
          <w:szCs w:val="120"/>
        </w:rPr>
        <w:t xml:space="preserve">Mädchen </w:t>
      </w:r>
      <w:r w:rsidRPr="009628A5">
        <w:rPr>
          <w:rFonts w:ascii="Arial" w:hAnsi="Arial" w:cs="Arial"/>
          <w:b/>
          <w:sz w:val="160"/>
          <w:szCs w:val="120"/>
        </w:rPr>
        <w:br/>
        <w:t>n</w:t>
      </w:r>
      <w:r w:rsidR="006B5F60" w:rsidRPr="009628A5">
        <w:rPr>
          <w:rFonts w:ascii="Arial" w:hAnsi="Arial" w:cs="Arial"/>
          <w:b/>
          <w:sz w:val="160"/>
          <w:szCs w:val="120"/>
        </w:rPr>
        <w:t>ach oben</w:t>
      </w:r>
    </w:p>
    <w:p w14:paraId="198A16A9" w14:textId="61254DD9" w:rsidR="006B5F60" w:rsidRPr="005F6B5D" w:rsidRDefault="006B5F60" w:rsidP="009628A5">
      <w:pPr>
        <w:jc w:val="center"/>
        <w:rPr>
          <w:rFonts w:ascii="Arial" w:hAnsi="Arial" w:cs="Arial"/>
          <w:b/>
          <w:sz w:val="110"/>
          <w:szCs w:val="110"/>
        </w:rPr>
      </w:pPr>
    </w:p>
    <w:p w14:paraId="4B50062B" w14:textId="77777777" w:rsidR="005F6B5D" w:rsidRPr="009628A5" w:rsidRDefault="005F6B5D" w:rsidP="009628A5">
      <w:pPr>
        <w:jc w:val="center"/>
        <w:rPr>
          <w:rFonts w:ascii="Arial" w:hAnsi="Arial" w:cs="Arial"/>
          <w:b/>
          <w:sz w:val="280"/>
          <w:szCs w:val="156"/>
        </w:rPr>
      </w:pPr>
      <w:r w:rsidRPr="009628A5">
        <w:rPr>
          <w:rFonts w:ascii="Arial" w:hAnsi="Arial" w:cs="Arial"/>
          <w:b/>
          <w:sz w:val="280"/>
          <w:szCs w:val="156"/>
        </w:rPr>
        <w:sym w:font="Wingdings" w:char="F0E7"/>
      </w:r>
    </w:p>
    <w:p w14:paraId="6EF38CE4" w14:textId="67518FA0" w:rsidR="006B5F60" w:rsidRPr="009628A5" w:rsidRDefault="002E7124" w:rsidP="009628A5">
      <w:pPr>
        <w:jc w:val="center"/>
        <w:rPr>
          <w:rFonts w:ascii="Arial" w:hAnsi="Arial" w:cs="Arial"/>
          <w:b/>
          <w:sz w:val="160"/>
          <w:szCs w:val="120"/>
        </w:rPr>
      </w:pPr>
      <w:r w:rsidRPr="009628A5">
        <w:rPr>
          <w:rFonts w:ascii="Arial" w:hAnsi="Arial" w:cs="Arial"/>
          <w:b/>
          <w:sz w:val="160"/>
          <w:szCs w:val="120"/>
        </w:rPr>
        <w:t xml:space="preserve">Jungen </w:t>
      </w:r>
      <w:r w:rsidRPr="009628A5">
        <w:rPr>
          <w:rFonts w:ascii="Arial" w:hAnsi="Arial" w:cs="Arial"/>
          <w:b/>
          <w:sz w:val="160"/>
          <w:szCs w:val="120"/>
        </w:rPr>
        <w:br/>
        <w:t>n</w:t>
      </w:r>
      <w:r w:rsidR="006B5F60" w:rsidRPr="009628A5">
        <w:rPr>
          <w:rFonts w:ascii="Arial" w:hAnsi="Arial" w:cs="Arial"/>
          <w:b/>
          <w:sz w:val="160"/>
          <w:szCs w:val="120"/>
        </w:rPr>
        <w:t>ach unten</w:t>
      </w:r>
    </w:p>
    <w:p w14:paraId="5A896A39" w14:textId="77777777" w:rsidR="003218DC" w:rsidRPr="009628A5" w:rsidRDefault="003218DC" w:rsidP="003218DC">
      <w:pPr>
        <w:jc w:val="center"/>
        <w:rPr>
          <w:rFonts w:ascii="Arial" w:hAnsi="Arial" w:cs="Arial"/>
          <w:b/>
          <w:sz w:val="280"/>
          <w:szCs w:val="156"/>
        </w:rPr>
      </w:pPr>
      <w:r w:rsidRPr="009628A5">
        <w:rPr>
          <w:rFonts w:ascii="Arial" w:hAnsi="Arial" w:cs="Arial"/>
          <w:b/>
          <w:sz w:val="280"/>
          <w:szCs w:val="156"/>
        </w:rPr>
        <w:lastRenderedPageBreak/>
        <w:sym w:font="Wingdings" w:char="F0E9"/>
      </w:r>
    </w:p>
    <w:p w14:paraId="64BCE2DF" w14:textId="32FCD46E" w:rsidR="003218DC" w:rsidRPr="009628A5" w:rsidRDefault="003218DC" w:rsidP="003218DC">
      <w:pPr>
        <w:jc w:val="center"/>
        <w:rPr>
          <w:rFonts w:ascii="Arial" w:hAnsi="Arial" w:cs="Arial"/>
          <w:b/>
          <w:sz w:val="160"/>
          <w:szCs w:val="120"/>
        </w:rPr>
      </w:pPr>
      <w:r>
        <w:rPr>
          <w:rFonts w:ascii="Arial" w:hAnsi="Arial" w:cs="Arial"/>
          <w:b/>
          <w:sz w:val="160"/>
          <w:szCs w:val="120"/>
        </w:rPr>
        <w:t>Frauen</w:t>
      </w:r>
      <w:r w:rsidRPr="009628A5">
        <w:rPr>
          <w:rFonts w:ascii="Arial" w:hAnsi="Arial" w:cs="Arial"/>
          <w:b/>
          <w:sz w:val="160"/>
          <w:szCs w:val="120"/>
        </w:rPr>
        <w:t xml:space="preserve"> </w:t>
      </w:r>
      <w:r w:rsidRPr="009628A5">
        <w:rPr>
          <w:rFonts w:ascii="Arial" w:hAnsi="Arial" w:cs="Arial"/>
          <w:b/>
          <w:sz w:val="160"/>
          <w:szCs w:val="120"/>
        </w:rPr>
        <w:br/>
        <w:t>nach oben</w:t>
      </w:r>
    </w:p>
    <w:p w14:paraId="3D5880DE" w14:textId="77777777" w:rsidR="003218DC" w:rsidRPr="005F6B5D" w:rsidRDefault="003218DC" w:rsidP="003218DC">
      <w:pPr>
        <w:jc w:val="center"/>
        <w:rPr>
          <w:rFonts w:ascii="Arial" w:hAnsi="Arial" w:cs="Arial"/>
          <w:b/>
          <w:sz w:val="110"/>
          <w:szCs w:val="110"/>
        </w:rPr>
      </w:pPr>
    </w:p>
    <w:p w14:paraId="0754A828" w14:textId="77777777" w:rsidR="003218DC" w:rsidRPr="009628A5" w:rsidRDefault="003218DC" w:rsidP="003218DC">
      <w:pPr>
        <w:jc w:val="center"/>
        <w:rPr>
          <w:rFonts w:ascii="Arial" w:hAnsi="Arial" w:cs="Arial"/>
          <w:b/>
          <w:sz w:val="280"/>
          <w:szCs w:val="156"/>
        </w:rPr>
      </w:pPr>
      <w:r w:rsidRPr="009628A5">
        <w:rPr>
          <w:rFonts w:ascii="Arial" w:hAnsi="Arial" w:cs="Arial"/>
          <w:b/>
          <w:sz w:val="280"/>
          <w:szCs w:val="156"/>
        </w:rPr>
        <w:sym w:font="Wingdings" w:char="F0E7"/>
      </w:r>
    </w:p>
    <w:p w14:paraId="55C3C266" w14:textId="0B1F1F47" w:rsidR="003218DC" w:rsidRPr="009628A5" w:rsidRDefault="003218DC" w:rsidP="003218DC">
      <w:pPr>
        <w:jc w:val="center"/>
        <w:rPr>
          <w:rFonts w:ascii="Arial" w:hAnsi="Arial" w:cs="Arial"/>
          <w:b/>
          <w:sz w:val="160"/>
          <w:szCs w:val="120"/>
        </w:rPr>
      </w:pPr>
      <w:r>
        <w:rPr>
          <w:rFonts w:ascii="Arial" w:hAnsi="Arial" w:cs="Arial"/>
          <w:b/>
          <w:sz w:val="160"/>
          <w:szCs w:val="120"/>
        </w:rPr>
        <w:t>Männer</w:t>
      </w:r>
      <w:r w:rsidRPr="009628A5">
        <w:rPr>
          <w:rFonts w:ascii="Arial" w:hAnsi="Arial" w:cs="Arial"/>
          <w:b/>
          <w:sz w:val="160"/>
          <w:szCs w:val="120"/>
        </w:rPr>
        <w:t xml:space="preserve"> </w:t>
      </w:r>
      <w:r w:rsidRPr="009628A5">
        <w:rPr>
          <w:rFonts w:ascii="Arial" w:hAnsi="Arial" w:cs="Arial"/>
          <w:b/>
          <w:sz w:val="160"/>
          <w:szCs w:val="120"/>
        </w:rPr>
        <w:br/>
        <w:t>nach unten</w:t>
      </w:r>
    </w:p>
    <w:p w14:paraId="6B631453" w14:textId="77777777" w:rsidR="006B5F60" w:rsidRDefault="006B5F60" w:rsidP="000F2CC2">
      <w:pPr>
        <w:pStyle w:val="Textkrper"/>
        <w:spacing w:after="1200"/>
        <w:rPr>
          <w:b/>
          <w:sz w:val="144"/>
          <w:szCs w:val="156"/>
        </w:rPr>
        <w:sectPr w:rsidR="006B5F60" w:rsidSect="006B5F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567" w:bottom="567" w:left="567" w:header="284" w:footer="720" w:gutter="0"/>
          <w:pgNumType w:start="1"/>
          <w:cols w:space="720"/>
          <w:docGrid w:linePitch="326"/>
        </w:sectPr>
      </w:pPr>
    </w:p>
    <w:p w14:paraId="61A4B381" w14:textId="58B35E11" w:rsidR="009C5540" w:rsidRPr="009C5540" w:rsidRDefault="009C5540" w:rsidP="009C5540">
      <w:pPr>
        <w:pStyle w:val="Textkrper"/>
        <w:spacing w:after="1200"/>
        <w:rPr>
          <w:b/>
          <w:sz w:val="160"/>
          <w:szCs w:val="156"/>
        </w:rPr>
      </w:pPr>
      <w:r w:rsidRPr="009C5540">
        <w:rPr>
          <w:b/>
          <w:sz w:val="160"/>
          <w:szCs w:val="156"/>
        </w:rPr>
        <w:lastRenderedPageBreak/>
        <w:t>Nehmt bitte eure Sachen mit in die Halle und stellt sie im Mitteldrittel ab!</w:t>
      </w:r>
      <w:r w:rsidRPr="009C5540">
        <w:rPr>
          <w:b/>
          <w:sz w:val="160"/>
          <w:szCs w:val="156"/>
        </w:rPr>
        <w:br w:type="page"/>
      </w:r>
    </w:p>
    <w:p w14:paraId="4FAB9444" w14:textId="7F5F6A81" w:rsidR="009C5540" w:rsidRDefault="009C5540" w:rsidP="009C5540">
      <w:pPr>
        <w:pStyle w:val="Textkrper"/>
        <w:spacing w:after="1200"/>
        <w:rPr>
          <w:b/>
          <w:sz w:val="144"/>
          <w:szCs w:val="156"/>
        </w:rPr>
      </w:pPr>
      <w:r w:rsidRPr="009C5540">
        <w:rPr>
          <w:b/>
          <w:sz w:val="160"/>
          <w:szCs w:val="156"/>
        </w:rPr>
        <w:lastRenderedPageBreak/>
        <w:t>Schiedsrichter können sich einen Schlüssel in der Regie holen.</w:t>
      </w:r>
      <w:r>
        <w:rPr>
          <w:b/>
          <w:sz w:val="144"/>
          <w:szCs w:val="156"/>
        </w:rPr>
        <w:br w:type="page"/>
      </w:r>
    </w:p>
    <w:p w14:paraId="1BAF3D02" w14:textId="77777777" w:rsidR="009C5540" w:rsidRDefault="009C5540" w:rsidP="009C5540">
      <w:pPr>
        <w:pStyle w:val="Textkrper"/>
        <w:spacing w:after="1200"/>
        <w:rPr>
          <w:b/>
          <w:sz w:val="144"/>
          <w:szCs w:val="156"/>
        </w:rPr>
      </w:pPr>
    </w:p>
    <w:p w14:paraId="2CC425E8" w14:textId="77777777" w:rsidR="009C5540" w:rsidRPr="00444727" w:rsidRDefault="009C5540" w:rsidP="009C5540">
      <w:pPr>
        <w:pStyle w:val="Textkrper"/>
        <w:spacing w:after="1200"/>
        <w:rPr>
          <w:b/>
          <w:sz w:val="144"/>
          <w:szCs w:val="156"/>
        </w:rPr>
      </w:pPr>
      <w:r w:rsidRPr="002E7124">
        <w:rPr>
          <w:b/>
          <w:sz w:val="300"/>
          <w:szCs w:val="156"/>
        </w:rPr>
        <w:t>Jungen</w:t>
      </w:r>
      <w:r w:rsidRPr="00444727">
        <w:rPr>
          <w:b/>
          <w:sz w:val="144"/>
          <w:szCs w:val="156"/>
        </w:rPr>
        <w:br w:type="page"/>
      </w:r>
    </w:p>
    <w:p w14:paraId="7BEF0740" w14:textId="77777777" w:rsidR="009C5540" w:rsidRDefault="009C5540" w:rsidP="009C5540">
      <w:pPr>
        <w:pStyle w:val="Textkrper"/>
        <w:spacing w:after="1200"/>
        <w:rPr>
          <w:b/>
          <w:sz w:val="144"/>
          <w:szCs w:val="156"/>
        </w:rPr>
      </w:pPr>
    </w:p>
    <w:p w14:paraId="1BF61784" w14:textId="77777777" w:rsidR="009C5540" w:rsidRPr="002E7124" w:rsidRDefault="009C5540" w:rsidP="009C5540">
      <w:pPr>
        <w:pStyle w:val="Textkrper"/>
        <w:spacing w:after="1200"/>
        <w:rPr>
          <w:b/>
          <w:sz w:val="300"/>
          <w:szCs w:val="156"/>
        </w:rPr>
      </w:pPr>
      <w:r>
        <w:rPr>
          <w:b/>
          <w:sz w:val="300"/>
          <w:szCs w:val="156"/>
        </w:rPr>
        <w:t>Mädchen</w:t>
      </w:r>
    </w:p>
    <w:p w14:paraId="7E232034" w14:textId="7A55FBD8" w:rsidR="009C5540" w:rsidRDefault="009C5540" w:rsidP="000F2CC2">
      <w:pPr>
        <w:pStyle w:val="Textkrper"/>
        <w:spacing w:after="1200"/>
        <w:rPr>
          <w:b/>
          <w:sz w:val="144"/>
          <w:szCs w:val="156"/>
        </w:rPr>
      </w:pPr>
    </w:p>
    <w:p w14:paraId="5337A0C4" w14:textId="2899A0A5" w:rsidR="000F2CC2" w:rsidRPr="00444727" w:rsidRDefault="003218DC" w:rsidP="002E7124">
      <w:pPr>
        <w:pStyle w:val="Textkrper"/>
        <w:spacing w:after="1200"/>
        <w:rPr>
          <w:b/>
          <w:sz w:val="144"/>
          <w:szCs w:val="156"/>
        </w:rPr>
      </w:pPr>
      <w:r>
        <w:rPr>
          <w:b/>
          <w:sz w:val="300"/>
          <w:szCs w:val="156"/>
        </w:rPr>
        <w:t>Männer</w:t>
      </w:r>
      <w:r w:rsidR="000F2CC2" w:rsidRPr="00444727">
        <w:rPr>
          <w:b/>
          <w:sz w:val="144"/>
          <w:szCs w:val="156"/>
        </w:rPr>
        <w:br w:type="page"/>
      </w:r>
    </w:p>
    <w:p w14:paraId="04ECF514" w14:textId="71D187EC" w:rsidR="00C5174D" w:rsidRDefault="00C5174D" w:rsidP="00C5174D">
      <w:pPr>
        <w:pStyle w:val="Textkrper"/>
        <w:spacing w:after="1200"/>
        <w:rPr>
          <w:b/>
          <w:sz w:val="144"/>
          <w:szCs w:val="156"/>
        </w:rPr>
      </w:pPr>
    </w:p>
    <w:p w14:paraId="029005D5" w14:textId="38C73AE5" w:rsidR="006B5F60" w:rsidRPr="002E7124" w:rsidRDefault="003218DC" w:rsidP="002E7124">
      <w:pPr>
        <w:pStyle w:val="Textkrper"/>
        <w:spacing w:after="1200"/>
        <w:rPr>
          <w:b/>
          <w:sz w:val="300"/>
          <w:szCs w:val="156"/>
        </w:rPr>
      </w:pPr>
      <w:r>
        <w:rPr>
          <w:b/>
          <w:sz w:val="300"/>
          <w:szCs w:val="156"/>
        </w:rPr>
        <w:t>Frauen</w:t>
      </w:r>
    </w:p>
    <w:sectPr w:rsidR="006B5F60" w:rsidRPr="002E7124" w:rsidSect="00121ABB">
      <w:pgSz w:w="16840" w:h="11907" w:orient="landscape" w:code="9"/>
      <w:pgMar w:top="1702" w:right="1134" w:bottom="1134" w:left="1134" w:header="28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EC8A" w14:textId="77777777" w:rsidR="00EC5ACD" w:rsidRDefault="00EC5ACD">
      <w:r>
        <w:separator/>
      </w:r>
    </w:p>
  </w:endnote>
  <w:endnote w:type="continuationSeparator" w:id="0">
    <w:p w14:paraId="0739D977" w14:textId="77777777" w:rsidR="00EC5ACD" w:rsidRDefault="00EC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025D" w14:textId="77777777" w:rsidR="00C5174D" w:rsidRDefault="00C5174D">
    <w:r>
      <w:fldChar w:fldCharType="begin"/>
    </w:r>
    <w:r>
      <w:instrText xml:space="preserve">PAGE  </w:instrText>
    </w:r>
    <w:r>
      <w:fldChar w:fldCharType="end"/>
    </w:r>
  </w:p>
  <w:p w14:paraId="6C3EAD82" w14:textId="77777777" w:rsidR="00C5174D" w:rsidRDefault="00C5174D"/>
  <w:p w14:paraId="3B933AA7" w14:textId="77777777" w:rsidR="00C5174D" w:rsidRDefault="00C5174D"/>
  <w:p w14:paraId="1A3DFE33" w14:textId="77777777" w:rsidR="00C5174D" w:rsidRDefault="00C5174D"/>
  <w:p w14:paraId="574DA2B9" w14:textId="77777777" w:rsidR="00C5174D" w:rsidRDefault="00C5174D"/>
  <w:p w14:paraId="586875E3" w14:textId="77777777" w:rsidR="00C5174D" w:rsidRDefault="00C5174D"/>
  <w:p w14:paraId="3A7F67C5" w14:textId="77777777" w:rsidR="00C5174D" w:rsidRDefault="00C5174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F8AF" w14:textId="77777777" w:rsidR="00DF220E" w:rsidRDefault="00DF220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CAD97" w14:textId="77777777" w:rsidR="00DF220E" w:rsidRDefault="00DF22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9366C" w14:textId="77777777" w:rsidR="00EC5ACD" w:rsidRDefault="00EC5ACD">
      <w:r>
        <w:separator/>
      </w:r>
    </w:p>
  </w:footnote>
  <w:footnote w:type="continuationSeparator" w:id="0">
    <w:p w14:paraId="36D5707A" w14:textId="77777777" w:rsidR="00EC5ACD" w:rsidRDefault="00EC5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2F45" w14:textId="4E986191" w:rsidR="00C5174D" w:rsidRDefault="003218DC">
    <w:r>
      <w:rPr>
        <w:noProof/>
      </w:rPr>
      <w:pict w14:anchorId="46E3C8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794047" o:spid="_x0000_s2053" type="#_x0000_t75" style="position:absolute;left:0;text-align:left;margin-left:0;margin-top:0;width:453.45pt;height:453.45pt;z-index:-251657216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  <w:p w14:paraId="35B2269C" w14:textId="77777777" w:rsidR="00C5174D" w:rsidRDefault="00C5174D"/>
  <w:p w14:paraId="0E7FFF86" w14:textId="77777777" w:rsidR="00C5174D" w:rsidRDefault="00C5174D"/>
  <w:p w14:paraId="5F7A6AC7" w14:textId="77777777" w:rsidR="00C5174D" w:rsidRDefault="00C5174D"/>
  <w:p w14:paraId="765F4FD9" w14:textId="77777777" w:rsidR="00C5174D" w:rsidRDefault="00C517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8415A" w14:textId="2B8AD667" w:rsidR="00DF220E" w:rsidRDefault="003218DC">
    <w:pPr>
      <w:pStyle w:val="Kopfzeile"/>
    </w:pPr>
    <w:r>
      <w:rPr>
        <w:noProof/>
      </w:rPr>
      <w:pict w14:anchorId="08500A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794048" o:spid="_x0000_s2054" type="#_x0000_t75" style="position:absolute;left:0;text-align:left;margin-left:0;margin-top:0;width:453.45pt;height:453.45pt;z-index:-251656192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CD7E" w14:textId="5A0E6270" w:rsidR="00DF220E" w:rsidRDefault="003218DC">
    <w:pPr>
      <w:pStyle w:val="Kopfzeile"/>
    </w:pPr>
    <w:r>
      <w:rPr>
        <w:noProof/>
      </w:rPr>
      <w:pict w14:anchorId="74E349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794046" o:spid="_x0000_s2052" type="#_x0000_t75" style="position:absolute;left:0;text-align:left;margin-left:0;margin-top:0;width:453.45pt;height:453.45pt;z-index:-251658240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1E044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B903A90"/>
    <w:lvl w:ilvl="0">
      <w:start w:val="1"/>
      <w:numFmt w:val="bullet"/>
      <w:pStyle w:val="Aufzhlungszeichen"/>
      <w:lvlText w:val="–"/>
      <w:lvlJc w:val="left"/>
      <w:pPr>
        <w:tabs>
          <w:tab w:val="num" w:pos="2781"/>
        </w:tabs>
        <w:ind w:left="2781" w:hanging="2781"/>
      </w:pPr>
      <w:rPr>
        <w:rFonts w:ascii="Comic Sans MS" w:hAnsi="Comic Sans MS" w:hint="default"/>
        <w:sz w:val="20"/>
        <w:szCs w:val="20"/>
      </w:rPr>
    </w:lvl>
  </w:abstractNum>
  <w:abstractNum w:abstractNumId="2" w15:restartNumberingAfterBreak="0">
    <w:nsid w:val="38555DD8"/>
    <w:multiLevelType w:val="hybridMultilevel"/>
    <w:tmpl w:val="03CA9EF4"/>
    <w:lvl w:ilvl="0" w:tplc="8B2CAD86">
      <w:start w:val="1"/>
      <w:numFmt w:val="bullet"/>
      <w:pStyle w:val="AufzhlungPfeil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F075A"/>
    <w:multiLevelType w:val="hybridMultilevel"/>
    <w:tmpl w:val="642A0AF4"/>
    <w:lvl w:ilvl="0" w:tplc="B61CD6A2">
      <w:start w:val="1"/>
      <w:numFmt w:val="bullet"/>
      <w:pStyle w:val="AufzhlungPunk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1623503">
    <w:abstractNumId w:val="1"/>
  </w:num>
  <w:num w:numId="2" w16cid:durableId="274021973">
    <w:abstractNumId w:val="2"/>
  </w:num>
  <w:num w:numId="3" w16cid:durableId="1023871045">
    <w:abstractNumId w:val="3"/>
  </w:num>
  <w:num w:numId="4" w16cid:durableId="12400844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F9"/>
    <w:rsid w:val="0003317F"/>
    <w:rsid w:val="000719A3"/>
    <w:rsid w:val="00092028"/>
    <w:rsid w:val="000C3580"/>
    <w:rsid w:val="000F2CC2"/>
    <w:rsid w:val="000F5354"/>
    <w:rsid w:val="00121ABB"/>
    <w:rsid w:val="002006D4"/>
    <w:rsid w:val="00237B5B"/>
    <w:rsid w:val="00241F6A"/>
    <w:rsid w:val="002E7124"/>
    <w:rsid w:val="003218DC"/>
    <w:rsid w:val="0035066B"/>
    <w:rsid w:val="003727DB"/>
    <w:rsid w:val="00397263"/>
    <w:rsid w:val="004056CA"/>
    <w:rsid w:val="00432034"/>
    <w:rsid w:val="00444727"/>
    <w:rsid w:val="00491AF5"/>
    <w:rsid w:val="00491DD4"/>
    <w:rsid w:val="004B287F"/>
    <w:rsid w:val="004B306C"/>
    <w:rsid w:val="004D5057"/>
    <w:rsid w:val="004F39C9"/>
    <w:rsid w:val="0053238F"/>
    <w:rsid w:val="00577E51"/>
    <w:rsid w:val="005F138A"/>
    <w:rsid w:val="005F6B5D"/>
    <w:rsid w:val="00603FAB"/>
    <w:rsid w:val="00635FF9"/>
    <w:rsid w:val="006B0452"/>
    <w:rsid w:val="006B5F60"/>
    <w:rsid w:val="006C3CF8"/>
    <w:rsid w:val="006E7FE6"/>
    <w:rsid w:val="006F3BC5"/>
    <w:rsid w:val="00701BD3"/>
    <w:rsid w:val="00735D30"/>
    <w:rsid w:val="00794831"/>
    <w:rsid w:val="007A1CF6"/>
    <w:rsid w:val="007B2F32"/>
    <w:rsid w:val="007C14BC"/>
    <w:rsid w:val="007F768D"/>
    <w:rsid w:val="00810D1E"/>
    <w:rsid w:val="00816A5E"/>
    <w:rsid w:val="008937A2"/>
    <w:rsid w:val="008C7D5B"/>
    <w:rsid w:val="008D2145"/>
    <w:rsid w:val="008E77CD"/>
    <w:rsid w:val="00904ECD"/>
    <w:rsid w:val="0094446C"/>
    <w:rsid w:val="009628A5"/>
    <w:rsid w:val="009C09E4"/>
    <w:rsid w:val="009C5540"/>
    <w:rsid w:val="009F4440"/>
    <w:rsid w:val="00A07B3C"/>
    <w:rsid w:val="00A154A5"/>
    <w:rsid w:val="00A45350"/>
    <w:rsid w:val="00A4761A"/>
    <w:rsid w:val="00A52D7C"/>
    <w:rsid w:val="00A6696B"/>
    <w:rsid w:val="00A70987"/>
    <w:rsid w:val="00A87D84"/>
    <w:rsid w:val="00AF5C8D"/>
    <w:rsid w:val="00B12555"/>
    <w:rsid w:val="00B505B2"/>
    <w:rsid w:val="00BA52C9"/>
    <w:rsid w:val="00C5174D"/>
    <w:rsid w:val="00C757F8"/>
    <w:rsid w:val="00C83E0C"/>
    <w:rsid w:val="00CB2E81"/>
    <w:rsid w:val="00CC2DD1"/>
    <w:rsid w:val="00D114E9"/>
    <w:rsid w:val="00D1187A"/>
    <w:rsid w:val="00D24AC1"/>
    <w:rsid w:val="00D871E9"/>
    <w:rsid w:val="00DF220E"/>
    <w:rsid w:val="00E047A0"/>
    <w:rsid w:val="00EA029F"/>
    <w:rsid w:val="00EB75F6"/>
    <w:rsid w:val="00EC5ACD"/>
    <w:rsid w:val="00EE3F8F"/>
    <w:rsid w:val="00EF4228"/>
    <w:rsid w:val="00F35F21"/>
    <w:rsid w:val="00F37A57"/>
    <w:rsid w:val="00F83892"/>
    <w:rsid w:val="00FD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C541F84"/>
  <w15:docId w15:val="{02159ED7-9633-428F-947A-64901823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jc w:val="both"/>
    </w:pPr>
    <w:rPr>
      <w:sz w:val="24"/>
    </w:rPr>
  </w:style>
  <w:style w:type="paragraph" w:styleId="berschrift1">
    <w:name w:val="heading 1"/>
    <w:basedOn w:val="Standard"/>
    <w:next w:val="Textkrper"/>
    <w:autoRedefine/>
    <w:qFormat/>
    <w:rsid w:val="00121ABB"/>
    <w:pPr>
      <w:spacing w:after="600"/>
      <w:jc w:val="center"/>
      <w:outlineLvl w:val="0"/>
    </w:pPr>
    <w:rPr>
      <w:rFonts w:ascii="Arial" w:hAnsi="Arial" w:cs="Arial"/>
      <w:b/>
      <w:bCs/>
      <w:sz w:val="96"/>
      <w:szCs w:val="24"/>
    </w:rPr>
  </w:style>
  <w:style w:type="paragraph" w:styleId="berschrift2">
    <w:name w:val="heading 2"/>
    <w:basedOn w:val="Standard"/>
    <w:next w:val="Textkrper"/>
    <w:qFormat/>
    <w:pPr>
      <w:spacing w:before="240" w:after="120"/>
      <w:outlineLvl w:val="1"/>
    </w:pPr>
    <w:rPr>
      <w:b/>
      <w:sz w:val="32"/>
    </w:rPr>
  </w:style>
  <w:style w:type="paragraph" w:styleId="berschrift3">
    <w:name w:val="heading 3"/>
    <w:basedOn w:val="Standard"/>
    <w:next w:val="Textkrper"/>
    <w:qFormat/>
    <w:pPr>
      <w:spacing w:before="240" w:after="120"/>
      <w:outlineLvl w:val="2"/>
    </w:pPr>
    <w:rPr>
      <w:b/>
      <w:sz w:val="32"/>
    </w:rPr>
  </w:style>
  <w:style w:type="paragraph" w:styleId="berschrift4">
    <w:name w:val="heading 4"/>
    <w:basedOn w:val="Standard"/>
    <w:next w:val="Textkrper"/>
    <w:qFormat/>
    <w:pPr>
      <w:spacing w:before="240" w:after="120"/>
      <w:outlineLvl w:val="3"/>
    </w:pPr>
    <w:rPr>
      <w:b/>
      <w:sz w:val="32"/>
    </w:rPr>
  </w:style>
  <w:style w:type="paragraph" w:styleId="berschrift5">
    <w:name w:val="heading 5"/>
    <w:basedOn w:val="Standard"/>
    <w:next w:val="Textkrper"/>
    <w:qFormat/>
    <w:pPr>
      <w:keepNext/>
      <w:spacing w:before="240" w:after="120"/>
      <w:outlineLvl w:val="4"/>
    </w:pPr>
    <w:rPr>
      <w:b/>
      <w:sz w:val="32"/>
    </w:rPr>
  </w:style>
  <w:style w:type="paragraph" w:styleId="berschrift6">
    <w:name w:val="heading 6"/>
    <w:basedOn w:val="Standard"/>
    <w:next w:val="Textkrper"/>
    <w:qFormat/>
    <w:pPr>
      <w:spacing w:before="240" w:after="120"/>
      <w:outlineLvl w:val="5"/>
    </w:pPr>
    <w:rPr>
      <w:b/>
      <w:sz w:val="32"/>
    </w:rPr>
  </w:style>
  <w:style w:type="paragraph" w:styleId="berschrift7">
    <w:name w:val="heading 7"/>
    <w:basedOn w:val="Standard"/>
    <w:next w:val="Textkrper"/>
    <w:qFormat/>
    <w:pPr>
      <w:spacing w:before="240" w:after="120"/>
      <w:outlineLvl w:val="6"/>
    </w:pPr>
    <w:rPr>
      <w:b/>
      <w:sz w:val="32"/>
    </w:rPr>
  </w:style>
  <w:style w:type="paragraph" w:styleId="berschrift8">
    <w:name w:val="heading 8"/>
    <w:basedOn w:val="Standard"/>
    <w:next w:val="Standard"/>
    <w:qFormat/>
    <w:pPr>
      <w:spacing w:before="240" w:after="120"/>
      <w:outlineLvl w:val="7"/>
    </w:pPr>
    <w:rPr>
      <w:b/>
      <w:sz w:val="32"/>
    </w:rPr>
  </w:style>
  <w:style w:type="paragraph" w:styleId="berschrift9">
    <w:name w:val="heading 9"/>
    <w:basedOn w:val="Standard"/>
    <w:next w:val="Textkrper"/>
    <w:qFormat/>
    <w:pPr>
      <w:spacing w:before="240" w:after="120"/>
      <w:outlineLvl w:val="8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berschrift1"/>
    <w:next w:val="Textkrper"/>
    <w:pPr>
      <w:tabs>
        <w:tab w:val="right" w:pos="8505"/>
      </w:tabs>
      <w:outlineLvl w:val="9"/>
    </w:pPr>
    <w:rPr>
      <w:szCs w:val="32"/>
      <w:u w:val="single"/>
    </w:rPr>
  </w:style>
  <w:style w:type="paragraph" w:styleId="Textkrper">
    <w:name w:val="Body Text"/>
    <w:basedOn w:val="Standard"/>
    <w:link w:val="TextkrperZchn"/>
    <w:rsid w:val="00FD5E74"/>
    <w:pPr>
      <w:spacing w:after="120"/>
      <w:jc w:val="center"/>
    </w:pPr>
    <w:rPr>
      <w:rFonts w:ascii="Arial" w:hAnsi="Arial" w:cs="Arial"/>
      <w:sz w:val="180"/>
    </w:rPr>
  </w:style>
  <w:style w:type="paragraph" w:customStyle="1" w:styleId="Tabelle1">
    <w:name w:val="Tabelle 1"/>
    <w:basedOn w:val="Standard"/>
    <w:pPr>
      <w:spacing w:before="120" w:after="120"/>
      <w:jc w:val="left"/>
    </w:pPr>
  </w:style>
  <w:style w:type="paragraph" w:customStyle="1" w:styleId="Tabelle2">
    <w:name w:val="Tabelle 2"/>
    <w:basedOn w:val="Standard"/>
    <w:pPr>
      <w:jc w:val="left"/>
    </w:pPr>
    <w:rPr>
      <w:sz w:val="20"/>
    </w:rPr>
  </w:style>
  <w:style w:type="paragraph" w:customStyle="1" w:styleId="Dauer">
    <w:name w:val="Dauer"/>
    <w:basedOn w:val="Standard"/>
    <w:rPr>
      <w:sz w:val="16"/>
      <w:szCs w:val="24"/>
    </w:rPr>
  </w:style>
  <w:style w:type="paragraph" w:styleId="Dokumentstruktur">
    <w:name w:val="Document Map"/>
    <w:basedOn w:val="Standard"/>
    <w:autoRedefine/>
    <w:semiHidden/>
    <w:pPr>
      <w:shd w:val="clear" w:color="auto" w:fill="000080"/>
    </w:pPr>
    <w:rPr>
      <w:rFonts w:cs="Tahoma"/>
      <w:sz w:val="16"/>
    </w:rPr>
  </w:style>
  <w:style w:type="paragraph" w:customStyle="1" w:styleId="Literaturangabe">
    <w:name w:val="Literaturangabe"/>
    <w:basedOn w:val="Standard"/>
    <w:pPr>
      <w:spacing w:after="120"/>
      <w:ind w:left="851" w:hanging="851"/>
    </w:pPr>
  </w:style>
  <w:style w:type="paragraph" w:customStyle="1" w:styleId="Tabellenberschrift1">
    <w:name w:val="Tabellenüberschrift 1"/>
    <w:basedOn w:val="Standard"/>
    <w:pPr>
      <w:spacing w:before="60" w:after="60"/>
      <w:jc w:val="center"/>
    </w:pPr>
    <w:rPr>
      <w:b/>
      <w:bCs/>
    </w:rPr>
  </w:style>
  <w:style w:type="paragraph" w:customStyle="1" w:styleId="Textkrperhngend1">
    <w:name w:val="Textkörper hängend 1"/>
    <w:basedOn w:val="Standard"/>
    <w:pPr>
      <w:ind w:left="255" w:hanging="255"/>
      <w:jc w:val="left"/>
    </w:pPr>
    <w:rPr>
      <w:sz w:val="20"/>
    </w:rPr>
  </w:style>
  <w:style w:type="paragraph" w:styleId="Textkrper-Zeileneinzug">
    <w:name w:val="Body Text Indent"/>
    <w:basedOn w:val="Standard"/>
    <w:pPr>
      <w:spacing w:after="120"/>
      <w:ind w:left="255"/>
    </w:pPr>
    <w:rPr>
      <w:sz w:val="20"/>
    </w:rPr>
  </w:style>
  <w:style w:type="paragraph" w:styleId="Titel">
    <w:name w:val="Title"/>
    <w:basedOn w:val="Standard"/>
    <w:next w:val="Textkrper"/>
    <w:autoRedefine/>
    <w:qFormat/>
    <w:rsid w:val="00A154A5"/>
    <w:pPr>
      <w:spacing w:after="120"/>
      <w:jc w:val="left"/>
    </w:pPr>
    <w:rPr>
      <w:rFonts w:cs="Arial"/>
      <w:b/>
      <w:bCs/>
      <w:kern w:val="28"/>
      <w:sz w:val="32"/>
      <w:szCs w:val="40"/>
      <w:u w:val="double"/>
    </w:rPr>
  </w:style>
  <w:style w:type="paragraph" w:styleId="Untertitel">
    <w:name w:val="Subtitle"/>
    <w:basedOn w:val="Standard"/>
    <w:qFormat/>
    <w:pPr>
      <w:spacing w:after="60"/>
      <w:jc w:val="center"/>
    </w:pPr>
    <w:rPr>
      <w:rFonts w:cs="Arial"/>
      <w:b/>
      <w:bCs/>
      <w:sz w:val="32"/>
      <w:szCs w:val="24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Aufzhlungszeichen">
    <w:name w:val="List Bullet"/>
    <w:basedOn w:val="Standard"/>
    <w:pPr>
      <w:numPr>
        <w:numId w:val="1"/>
      </w:numPr>
      <w:tabs>
        <w:tab w:val="clear" w:pos="2781"/>
        <w:tab w:val="num" w:pos="360"/>
      </w:tabs>
      <w:spacing w:after="120"/>
      <w:ind w:left="357" w:hanging="357"/>
    </w:pPr>
  </w:style>
  <w:style w:type="paragraph" w:customStyle="1" w:styleId="AufzhlungPfeil">
    <w:name w:val="Aufzählung Pfeil"/>
    <w:basedOn w:val="Standard"/>
    <w:pPr>
      <w:numPr>
        <w:numId w:val="2"/>
      </w:numPr>
      <w:spacing w:after="120"/>
    </w:pPr>
  </w:style>
  <w:style w:type="paragraph" w:customStyle="1" w:styleId="AufgabenundLsungstexte">
    <w:name w:val="Aufgaben und Lösungstexte"/>
    <w:basedOn w:val="Standard"/>
    <w:rsid w:val="00635FF9"/>
    <w:pPr>
      <w:spacing w:line="240" w:lineRule="exact"/>
      <w:jc w:val="left"/>
    </w:pPr>
    <w:rPr>
      <w:rFonts w:ascii="Arial" w:hAnsi="Arial"/>
      <w:color w:val="000000"/>
      <w:sz w:val="20"/>
    </w:rPr>
  </w:style>
  <w:style w:type="paragraph" w:customStyle="1" w:styleId="AufzhlungPunkt">
    <w:name w:val="Aufzählung Punkt"/>
    <w:basedOn w:val="Standard"/>
    <w:rsid w:val="009C09E4"/>
    <w:pPr>
      <w:numPr>
        <w:numId w:val="3"/>
      </w:numPr>
      <w:spacing w:after="120"/>
    </w:pPr>
  </w:style>
  <w:style w:type="paragraph" w:customStyle="1" w:styleId="Buch">
    <w:name w:val="Buch"/>
    <w:basedOn w:val="Standard"/>
    <w:rsid w:val="009C09E4"/>
    <w:pPr>
      <w:spacing w:after="240"/>
    </w:pPr>
    <w:rPr>
      <w:sz w:val="16"/>
      <w:szCs w:val="24"/>
    </w:rPr>
  </w:style>
  <w:style w:type="paragraph" w:customStyle="1" w:styleId="Textkrperfett">
    <w:name w:val="Textkörper fett"/>
    <w:basedOn w:val="Textkrper"/>
    <w:rsid w:val="009C09E4"/>
    <w:rPr>
      <w:b/>
    </w:rPr>
  </w:style>
  <w:style w:type="paragraph" w:styleId="Aufzhlungszeichen2">
    <w:name w:val="List Bullet 2"/>
    <w:basedOn w:val="Standard"/>
    <w:uiPriority w:val="99"/>
    <w:semiHidden/>
    <w:unhideWhenUsed/>
    <w:rsid w:val="008937A2"/>
    <w:pPr>
      <w:numPr>
        <w:numId w:val="4"/>
      </w:numPr>
      <w:contextualSpacing/>
    </w:pPr>
  </w:style>
  <w:style w:type="paragraph" w:customStyle="1" w:styleId="Aufzhlungspfeil">
    <w:name w:val="Aufzählungspfeil"/>
    <w:basedOn w:val="Standard"/>
    <w:rsid w:val="008937A2"/>
    <w:pPr>
      <w:tabs>
        <w:tab w:val="num" w:pos="360"/>
      </w:tabs>
      <w:spacing w:after="120"/>
      <w:ind w:left="357" w:hanging="357"/>
    </w:pPr>
    <w:rPr>
      <w:rFonts w:ascii="Comic Sans MS" w:hAnsi="Comic Sans MS"/>
    </w:rPr>
  </w:style>
  <w:style w:type="paragraph" w:customStyle="1" w:styleId="Aufgabe">
    <w:name w:val="Aufgabe"/>
    <w:basedOn w:val="Textkrper"/>
    <w:next w:val="Textkrper"/>
    <w:qFormat/>
    <w:rsid w:val="008937A2"/>
    <w:pPr>
      <w:ind w:left="426" w:hanging="426"/>
    </w:pPr>
    <w:rPr>
      <w:rFonts w:ascii="Comic Sans MS" w:hAnsi="Comic Sans MS"/>
      <w:b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FE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FE6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D5E74"/>
    <w:rPr>
      <w:rFonts w:ascii="Arial" w:hAnsi="Arial" w:cs="Arial"/>
      <w:sz w:val="180"/>
    </w:rPr>
  </w:style>
  <w:style w:type="table" w:styleId="Tabellenraster">
    <w:name w:val="Table Grid"/>
    <w:basedOn w:val="NormaleTabelle"/>
    <w:uiPriority w:val="59"/>
    <w:rsid w:val="00491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tabletext">
    <w:name w:val="datatabletext"/>
    <w:basedOn w:val="Absatz-Standardschriftart"/>
    <w:rsid w:val="00491AF5"/>
  </w:style>
  <w:style w:type="character" w:styleId="Hyperlink">
    <w:name w:val="Hyperlink"/>
    <w:basedOn w:val="Absatz-Standardschriftart"/>
    <w:uiPriority w:val="99"/>
    <w:unhideWhenUsed/>
    <w:rsid w:val="00C83E0C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DF220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220E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DF220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22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tlef%20Windgasse\Anwendungsdaten\Microsoft\Vorlagen\Arbeitsblat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01047D-C428-4781-B7B8-86FD3C564E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F7DFCD-7273-48F2-91A0-FCBD1A4224FE}"/>
</file>

<file path=customXml/itemProps3.xml><?xml version="1.0" encoding="utf-8"?>
<ds:datastoreItem xmlns:ds="http://schemas.openxmlformats.org/officeDocument/2006/customXml" ds:itemID="{22A4D1C2-053F-4862-80B2-71788E1F7510}"/>
</file>

<file path=customXml/itemProps4.xml><?xml version="1.0" encoding="utf-8"?>
<ds:datastoreItem xmlns:ds="http://schemas.openxmlformats.org/officeDocument/2006/customXml" ds:itemID="{C8BF9F0D-09CF-4AAC-8C52-8EF4810A95C7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Arbeitsblatt.dot</Template>
  <TotalTime>0</TotalTime>
  <Pages>8</Pages>
  <Words>43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COMPANYNAME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Delle</dc:creator>
  <cp:lastModifiedBy>Detlef Windgasse</cp:lastModifiedBy>
  <cp:revision>15</cp:revision>
  <cp:lastPrinted>2024-12-18T13:05:00Z</cp:lastPrinted>
  <dcterms:created xsi:type="dcterms:W3CDTF">2022-05-16T19:11:00Z</dcterms:created>
  <dcterms:modified xsi:type="dcterms:W3CDTF">2025-12-27T09:51:00Z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